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2713" w:rsidRDefault="003C2713" w:rsidP="003C271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HORN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3C2713" w:rsidRDefault="003C2713" w:rsidP="003C271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Kingston upon Thames, Surrey. Husbandman.</w:t>
      </w:r>
    </w:p>
    <w:p w:rsidR="003C2713" w:rsidRDefault="003C2713" w:rsidP="003C271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3C2713" w:rsidRDefault="003C2713" w:rsidP="003C271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3C2713" w:rsidRDefault="003C2713" w:rsidP="003C271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Joan </w:t>
      </w:r>
      <w:proofErr w:type="spellStart"/>
      <w:r>
        <w:rPr>
          <w:rStyle w:val="Hyperlink"/>
          <w:color w:val="auto"/>
          <w:u w:val="none"/>
        </w:rPr>
        <w:t>Pygot</w:t>
      </w:r>
      <w:proofErr w:type="spellEnd"/>
      <w:r>
        <w:rPr>
          <w:rStyle w:val="Hyperlink"/>
          <w:color w:val="auto"/>
          <w:u w:val="none"/>
        </w:rPr>
        <w:t>(q.v.) brought a plaint of trespass and taking against him.</w:t>
      </w:r>
    </w:p>
    <w:p w:rsidR="003C2713" w:rsidRDefault="003C2713" w:rsidP="003C271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3C2713" w:rsidRDefault="003C2713" w:rsidP="003C271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3C2713" w:rsidRDefault="003C2713" w:rsidP="003C271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3C2713" w:rsidRDefault="003C2713" w:rsidP="003C271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26 February 2017</w:t>
      </w:r>
    </w:p>
    <w:p w:rsidR="006B2F86" w:rsidRPr="00E71FC3" w:rsidRDefault="003C271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2713" w:rsidRDefault="003C2713" w:rsidP="00E71FC3">
      <w:pPr>
        <w:spacing w:after="0" w:line="240" w:lineRule="auto"/>
      </w:pPr>
      <w:r>
        <w:separator/>
      </w:r>
    </w:p>
  </w:endnote>
  <w:endnote w:type="continuationSeparator" w:id="0">
    <w:p w:rsidR="003C2713" w:rsidRDefault="003C271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2713" w:rsidRDefault="003C2713" w:rsidP="00E71FC3">
      <w:pPr>
        <w:spacing w:after="0" w:line="240" w:lineRule="auto"/>
      </w:pPr>
      <w:r>
        <w:separator/>
      </w:r>
    </w:p>
  </w:footnote>
  <w:footnote w:type="continuationSeparator" w:id="0">
    <w:p w:rsidR="003C2713" w:rsidRDefault="003C271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713"/>
    <w:rsid w:val="001A7C09"/>
    <w:rsid w:val="003C271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F67AD8-1F81-4238-9F50-544B6B725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C27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2017-12-24T22:05:00Z</dcterms:created>
  <dcterms:modified xsi:type="dcterms:W3CDTF">2017-12-24T22:06:00Z</dcterms:modified>
</cp:coreProperties>
</file>